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964FEB" w:rsidTr="00964FEB" w14:paraId="7732617D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FEB" w:rsidRDefault="00964FEB" w14:paraId="6148AC05" w14:textId="7718A68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4FEB" w:rsidRDefault="00964FEB" w14:paraId="3BFC319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964FEB" w:rsidRDefault="00964FEB" w14:paraId="5507CF7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964FEB" w:rsidRDefault="00964FEB" w14:paraId="27AEDF0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964FEB" w:rsidRDefault="00964FEB" w14:paraId="7AADC38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964FEB" w:rsidP="00964FEB" w:rsidRDefault="00964FEB" w14:paraId="62D2DDA3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964FEB" w:rsidP="00964FEB" w:rsidRDefault="00964FEB" w14:paraId="4E8D9F57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964FEB" w:rsidP="00964FEB" w:rsidRDefault="00964FEB" w14:paraId="2A26A06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St-2465/2019</w:t>
      </w:r>
    </w:p>
    <w:p w:rsidR="00964FEB" w:rsidP="00964FEB" w:rsidRDefault="00964FEB" w14:paraId="26E35F90" w14:textId="77777777">
      <w:pPr>
        <w:tabs>
          <w:tab w:val="left" w:pos="709"/>
        </w:tabs>
      </w:pPr>
      <w:r>
        <w:t xml:space="preserve"> </w:t>
      </w:r>
    </w:p>
    <w:p w:rsidR="00964FEB" w:rsidP="00964FEB" w:rsidRDefault="00964FEB" w14:paraId="7BD5E53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964FEB" w:rsidP="00964FEB" w:rsidRDefault="00964FEB" w14:paraId="57C82B6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964FEB" w:rsidP="00964FEB" w:rsidRDefault="00964FEB" w14:paraId="3535EAF5" w14:textId="77777777">
      <w:pPr>
        <w:tabs>
          <w:tab w:val="left" w:pos="709"/>
        </w:tabs>
      </w:pPr>
    </w:p>
    <w:p w:rsidR="00964FEB" w:rsidP="00964FEB" w:rsidRDefault="00964FEB" w14:paraId="708378F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964FEB" w:rsidP="00964FEB" w:rsidRDefault="00964FEB" w14:paraId="7EC586C1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964FEB" w:rsidP="00964FEB" w:rsidRDefault="00964FEB" w14:paraId="7ACF9C43" w14:textId="77777777">
      <w:pPr>
        <w:tabs>
          <w:tab w:val="left" w:pos="709"/>
        </w:tabs>
      </w:pPr>
    </w:p>
    <w:p w:rsidR="00964FEB" w:rsidP="00964FEB" w:rsidRDefault="00964FEB" w14:paraId="09AAA3D0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964FEB" w:rsidP="00964FEB" w:rsidRDefault="00964FEB" w14:paraId="725B2492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964FEB" w:rsidP="00964FEB" w:rsidRDefault="00964FEB" w14:paraId="2D96F63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964FEB" w:rsidP="00964FEB" w:rsidRDefault="00964FEB" w14:paraId="13707B84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964FEB" w:rsidP="00964FEB" w:rsidRDefault="00964FEB" w14:paraId="5D3F4121" w14:textId="77777777">
      <w:pPr>
        <w:tabs>
          <w:tab w:val="left" w:pos="709"/>
        </w:tabs>
      </w:pPr>
    </w:p>
    <w:p w:rsidR="00964FEB" w:rsidP="00964FEB" w:rsidRDefault="00964FEB" w14:paraId="5EB28872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964FEB" w:rsidP="00964FEB" w:rsidRDefault="00964FEB" w14:paraId="0229681E" w14:textId="77777777">
      <w:pPr>
        <w:tabs>
          <w:tab w:val="left" w:pos="709"/>
        </w:tabs>
        <w:jc w:val="both"/>
      </w:pPr>
    </w:p>
    <w:p w:rsidR="00964FEB" w:rsidP="00964FEB" w:rsidRDefault="00964FEB" w14:paraId="098BED31" w14:textId="77777777">
      <w:pPr>
        <w:tabs>
          <w:tab w:val="left" w:pos="709"/>
        </w:tabs>
      </w:pPr>
      <w:r>
        <w:t xml:space="preserve"> </w:t>
      </w:r>
      <w:r>
        <w:tab/>
        <w:t>17. St-2465/2019</w:t>
      </w:r>
    </w:p>
    <w:p w:rsidR="00964FEB" w:rsidP="00964FEB" w:rsidRDefault="00964FEB" w14:paraId="58171D4F" w14:textId="77777777">
      <w:pPr>
        <w:tabs>
          <w:tab w:val="left" w:pos="709"/>
        </w:tabs>
      </w:pPr>
    </w:p>
    <w:p w:rsidR="00964FEB" w:rsidP="00964FEB" w:rsidRDefault="00964FEB" w14:paraId="09CC4C7D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964FEB" w:rsidP="00964FEB" w:rsidRDefault="00964FEB" w14:paraId="7D9F1812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964FEB" w:rsidP="00964FEB" w:rsidRDefault="00964FEB" w14:paraId="5B6B6160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964FEB" w:rsidP="00964FEB" w:rsidRDefault="00964FEB" w14:paraId="41837CDC" w14:textId="77777777">
      <w:pPr>
        <w:tabs>
          <w:tab w:val="left" w:pos="709"/>
        </w:tabs>
        <w:jc w:val="both"/>
      </w:pPr>
    </w:p>
    <w:p w:rsidR="00964FEB" w:rsidP="00964FEB" w:rsidRDefault="00964FEB" w14:paraId="6C59EDB8" w14:textId="77777777">
      <w:pPr>
        <w:tabs>
          <w:tab w:val="left" w:pos="709"/>
        </w:tabs>
        <w:jc w:val="both"/>
      </w:pPr>
      <w:r>
        <w:t xml:space="preserve">protiv </w:t>
      </w:r>
    </w:p>
    <w:p w:rsidR="00964FEB" w:rsidP="00964FEB" w:rsidRDefault="00964FEB" w14:paraId="510197F7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964FEB" w:rsidP="00964FEB" w:rsidRDefault="00964FEB" w14:paraId="452FBCC4" w14:textId="77777777">
      <w:pPr>
        <w:tabs>
          <w:tab w:val="left" w:pos="709"/>
        </w:tabs>
        <w:ind w:left="708"/>
        <w:jc w:val="both"/>
      </w:pPr>
      <w:r>
        <w:tab/>
        <w:t>SV. N. PILGER d.o.o. za ugostiteljstvo, Zagreb, Branka Perice 1, OIB: 51089605902</w:t>
      </w:r>
    </w:p>
    <w:p w:rsidR="00964FEB" w:rsidP="00964FEB" w:rsidRDefault="00964FEB" w14:paraId="53698378" w14:textId="77777777">
      <w:pPr>
        <w:tabs>
          <w:tab w:val="left" w:pos="709"/>
        </w:tabs>
        <w:ind w:left="708"/>
        <w:jc w:val="both"/>
      </w:pPr>
    </w:p>
    <w:p w:rsidR="00964FEB" w:rsidP="00964FEB" w:rsidRDefault="00964FEB" w14:paraId="11E56B63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964FEB" w:rsidP="00964FEB" w:rsidRDefault="00964FEB" w14:paraId="295571CF" w14:textId="77777777">
      <w:pPr>
        <w:tabs>
          <w:tab w:val="left" w:pos="709"/>
        </w:tabs>
        <w:jc w:val="both"/>
      </w:pPr>
    </w:p>
    <w:p w:rsidR="00964FEB" w:rsidP="00964FEB" w:rsidRDefault="00964FEB" w14:paraId="4DFBD88E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964FEB" w:rsidP="00964FEB" w:rsidRDefault="00964FEB" w14:paraId="51AFAEEE" w14:textId="77777777">
      <w:pPr>
        <w:tabs>
          <w:tab w:val="left" w:pos="709"/>
        </w:tabs>
      </w:pPr>
    </w:p>
    <w:p w:rsidR="00964FEB" w:rsidP="00964FEB" w:rsidRDefault="00964FEB" w14:paraId="5BD6B72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964FEB" w:rsidP="00964FEB" w:rsidRDefault="00964FEB" w14:paraId="573D3313" w14:textId="77777777">
      <w:pPr>
        <w:tabs>
          <w:tab w:val="left" w:pos="709"/>
        </w:tabs>
      </w:pPr>
    </w:p>
    <w:p w:rsidR="00964FEB" w:rsidP="00964FEB" w:rsidRDefault="00964FEB" w14:paraId="61DD4CE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964FEB" w:rsidP="00964FEB" w:rsidRDefault="00964FEB" w14:paraId="01DCDE98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964FEB" w:rsidP="00964FEB" w:rsidRDefault="00964FEB" w14:paraId="11540D11" w14:textId="77777777">
      <w:pPr>
        <w:tabs>
          <w:tab w:val="left" w:pos="709"/>
        </w:tabs>
      </w:pPr>
    </w:p>
    <w:p w:rsidR="00942A2A" w:rsidP="003D06B2" w:rsidRDefault="00942A2A" w14:paraId="071354A9" w14:textId="071354A9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64FEB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64F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64FEB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64FEB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64FEB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64FEB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964FEB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64FE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4FEB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64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FEB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FEB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FEB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FEB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64FEB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4F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4FE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5466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2465</izvorni_sadrzaj>
    <derivirana_varijabla naziv="DomainObject.Predmet.Broj_1">2465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listopada 2019.</izvorni_sadrzaj>
    <derivirana_varijabla naziv="DomainObject.Predmet.DatumIzradeOptuznogAkta_1">3. listopada 2019.</derivirana_varijabla>
  </DomainObject.Predmet.DatumIzradeOptuznogAkta>
  <DomainObject.Predmet.DatumIzradeOptuznogAktaFormated>
    <izvorni_sadrzaj>3.10.2019.</izvorni_sadrzaj>
    <derivirana_varijabla naziv="DomainObject.Predmet.DatumIzradeOptuznogAktaFormated_1">3.10.2019.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St-2465/2019</izvorni_sadrzaj>
    <derivirana_varijabla naziv="DomainObject.Predmet.OznakaBroj_1">St-2465/2019</derivirana_varijabla>
  </DomainObject.Predmet.OznakaBroj>
  <DomainObject.Predmet.OznakaBrojOptuznogAkta>
    <izvorni_sadrzaj>04-06-19-4274</izvorni_sadrzaj>
    <derivirana_varijabla naziv="DomainObject.Predmet.OznakaBrojOptuznogAkta_1">04-06-19-4274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SV. N. PILGER d.o.o. za ugostiteljstvo</izvorni_sadrzaj>
    <derivirana_varijabla naziv="DomainObject.Predmet.ProtustrankaFormated_1">  SV. N. PILGER d.o.o. za ugostiteljstvo</derivirana_varijabla>
  </DomainObject.Predmet.ProtustrankaFormated>
  <DomainObject.Predmet.ProtustrankaFormatedOIB>
    <izvorni_sadrzaj>  SV. N. PILGER d.o.o. za ugostiteljstvo, OIB 51089605902</izvorni_sadrzaj>
    <derivirana_varijabla naziv="DomainObject.Predmet.ProtustrankaFormatedOIB_1">  SV. N. PILGER d.o.o. za ugostiteljstvo, OIB 51089605902</derivirana_varijabla>
  </DomainObject.Predmet.ProtustrankaFormatedOIB>
  <DomainObject.Predmet.ProtustrankaFormatedWithAdress>
    <izvorni_sadrzaj> SV. N. PILGER d.o.o. za ugostiteljstvo, Branka Perice 1, 10000 Zagreb</izvorni_sadrzaj>
    <derivirana_varijabla naziv="DomainObject.Predmet.ProtustrankaFormatedWithAdress_1"> SV. N. PILGER d.o.o. za ugostiteljstvo, Branka Perice 1, 10000 Zagreb</derivirana_varijabla>
  </DomainObject.Predmet.ProtustrankaFormatedWithAdress>
  <DomainObject.Predmet.ProtustrankaFormatedWithAdressOIB>
    <izvorni_sadrzaj> SV. N. PILGER d.o.o. za ugostiteljstvo, OIB 51089605902, Branka Perice 1, 10000 Zagreb</izvorni_sadrzaj>
    <derivirana_varijabla naziv="DomainObject.Predmet.ProtustrankaFormatedWithAdressOIB_1"> SV. N. PILGER d.o.o. za ugostiteljstvo, OIB 51089605902, Branka Perice 1, 10000 Zagreb</derivirana_varijabla>
  </DomainObject.Predmet.ProtustrankaFormatedWithAdressOIB>
  <DomainObject.Predmet.ProtustrankaWithAdress>
    <izvorni_sadrzaj>SV. N. PILGER d.o.o. za ugostiteljstvo Branka Perice 1, 10000 Zagreb</izvorni_sadrzaj>
    <derivirana_varijabla naziv="DomainObject.Predmet.ProtustrankaWithAdress_1">SV. N. PILGER d.o.o. za ugostiteljstvo Branka Perice 1, 10000 Zagreb</derivirana_varijabla>
  </DomainObject.Predmet.ProtustrankaWithAdress>
  <DomainObject.Predmet.ProtustrankaWithAdressOIB>
    <izvorni_sadrzaj>SV. N. PILGER d.o.o. za ugostiteljstvo, OIB 51089605902, Branka Perice 1, 10000 Zagreb</izvorni_sadrzaj>
    <derivirana_varijabla naziv="DomainObject.Predmet.ProtustrankaWithAdressOIB_1">SV. N. PILGER d.o.o. za ugostiteljstvo, OIB 51089605902, Branka Perice 1, 10000 Zagreb</derivirana_varijabla>
  </DomainObject.Predmet.ProtustrankaWithAdressOIB>
  <DomainObject.Predmet.ProtustrankaNazivFormated>
    <izvorni_sadrzaj>SV. N. PILGER d.o.o. za ugostiteljstvo</izvorni_sadrzaj>
    <derivirana_varijabla naziv="DomainObject.Predmet.ProtustrankaNazivFormated_1">SV. N. PILGER d.o.o. za ugostiteljstvo</derivirana_varijabla>
  </DomainObject.Predmet.ProtustrankaNazivFormated>
  <DomainObject.Predmet.ProtustrankaNazivFormatedOIB>
    <izvorni_sadrzaj>SV. N. PILGER d.o.o. za ugostiteljstvo, OIB 51089605902</izvorni_sadrzaj>
    <derivirana_varijabla naziv="DomainObject.Predmet.ProtustrankaNazivFormatedOIB_1">SV. N. PILGER d.o.o. za ugostiteljstvo, OIB 51089605902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SV. N. PILGER d.o.o. za ugostiteljstvo</item>
    </izvorni_sadrzaj>
    <derivirana_varijabla naziv="DomainObject.Predmet.ProtuStrankaListFormated_1">
      <item>SV. N. PILGER d.o.o. za ugostiteljstvo</item>
    </derivirana_varijabla>
  </DomainObject.Predmet.ProtuStrankaListFormated>
  <DomainObject.Predmet.ProtuStrankaListFormatedOIB>
    <izvorni_sadrzaj>
      <item>SV. N. PILGER d.o.o. za ugostiteljstvo, OIB 51089605902</item>
    </izvorni_sadrzaj>
    <derivirana_varijabla naziv="DomainObject.Predmet.ProtuStrankaListFormatedOIB_1">
      <item>SV. N. PILGER d.o.o. za ugostiteljstvo, OIB 51089605902</item>
    </derivirana_varijabla>
  </DomainObject.Predmet.ProtuStrankaListFormatedOIB>
  <DomainObject.Predmet.ProtuStrankaListFormatedWithAdress>
    <izvorni_sadrzaj>
      <item>SV. N. PILGER d.o.o. za ugostiteljstvo, Branka Perice 1, 10000 Zagreb</item>
    </izvorni_sadrzaj>
    <derivirana_varijabla naziv="DomainObject.Predmet.ProtuStrankaListFormatedWithAdress_1">
      <item>SV. N. PILGER d.o.o. za ugostiteljstvo, Branka Perice 1, 10000 Zagreb</item>
    </derivirana_varijabla>
  </DomainObject.Predmet.ProtuStrankaListFormatedWithAdress>
  <DomainObject.Predmet.ProtuStrankaListFormatedWithAdressOIB>
    <izvorni_sadrzaj>
      <item>SV. N. PILGER d.o.o. za ugostiteljstvo, OIB 51089605902, Branka Perice 1, 10000 Zagreb</item>
    </izvorni_sadrzaj>
    <derivirana_varijabla naziv="DomainObject.Predmet.ProtuStrankaListFormatedWithAdressOIB_1">
      <item>SV. N. PILGER d.o.o. za ugostiteljstvo, OIB 51089605902, Branka Perice 1, 10000 Zagreb</item>
    </derivirana_varijabla>
  </DomainObject.Predmet.ProtuStrankaListFormatedWithAdressOIB>
  <DomainObject.Predmet.ProtuStrankaListNazivFormated>
    <izvorni_sadrzaj>
      <item>SV. N. PILGER d.o.o. za ugostiteljstvo</item>
    </izvorni_sadrzaj>
    <derivirana_varijabla naziv="DomainObject.Predmet.ProtuStrankaListNazivFormated_1">
      <item>SV. N. PILGER d.o.o. za ugostiteljstvo</item>
    </derivirana_varijabla>
  </DomainObject.Predmet.ProtuStrankaListNazivFormated>
  <DomainObject.Predmet.ProtuStrankaListNazivFormatedOIB>
    <izvorni_sadrzaj>
      <item>SV. N. PILGER d.o.o. za ugostiteljstvo, OIB 51089605902</item>
    </izvorni_sadrzaj>
    <derivirana_varijabla naziv="DomainObject.Predmet.ProtuStrankaListNazivFormatedOIB_1">
      <item>SV. N. PILGER d.o.o. za ugostiteljstvo, OIB 51089605902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SV. N. PILGER d.o.o. za ugostiteljstvo</izvorni_sadrzaj>
    <derivirana_varijabla naziv="DomainObject.Predmet.ProtustrankaIDrugi_1">SV. N. PILGER d.o.o.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SV. N. PILGER d.o.o. za ugostiteljstvo, OIB 51089605902, Branka Perice 1, 10000 Zagreb</izvorni_sadrzaj>
    <derivirana_varijabla naziv="DomainObject.Predmet.ProtustrankaIDrugiAdressOIB_1">SV. N. PILGER d.o.o. za ugostiteljstvo, OIB 51089605902, Branka Perice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SV. N. PILGER d.o.o. za ugostiteljstvo</item>
      <item>Financijska agencija</item>
    </izvorni_sadrzaj>
    <derivirana_varijabla naziv="DomainObject.Predmet.SudioniciListNaziv_1">
      <item>SV. N. PILGER d.o.o. za ugostiteljstvo</item>
      <item>Financijska agencija</item>
    </derivirana_varijabla>
  </DomainObject.Predmet.SudioniciListNaziv>
  <DomainObject.Predmet.SudioniciListAdressOIB>
    <izvorni_sadrzaj>
      <item>SV. N. PILGER d.o.o. za ugostiteljstvo, OIB 51089605902, Branka Perice 1,10000 Zagreb</item>
      <item>Financijska agencija, OIB 85821130368, TRG SVIBANJSKIH ŽRTAVA 1995. 1,10000 Zagreb</item>
    </izvorni_sadrzaj>
    <derivirana_varijabla naziv="DomainObject.Predmet.SudioniciListAdressOIB_1">
      <item>SV. N. PILGER d.o.o. za ugostiteljstvo, OIB 51089605902, Branka Perice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51089605902</item>
      <item>, OIB 85821130368</item>
    </izvorni_sadrzaj>
    <derivirana_varijabla naziv="DomainObject.Predmet.SudioniciListNazivOIB_1">
      <item>, OIB 51089605902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835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